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D34" w:rsidRDefault="00C07D34" w:rsidP="005A135A">
      <w:pPr>
        <w:ind w:left="3600" w:firstLine="720"/>
        <w:rPr>
          <w:b/>
          <w:szCs w:val="28"/>
        </w:rPr>
      </w:pPr>
      <w:r w:rsidRPr="006A7641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C07D34" w:rsidRPr="003B693E" w:rsidRDefault="00C07D34" w:rsidP="005A135A">
      <w:pPr>
        <w:pStyle w:val="Heading3"/>
        <w:keepLines w:val="0"/>
        <w:numPr>
          <w:ilvl w:val="2"/>
          <w:numId w:val="13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C07D34" w:rsidRPr="003B693E" w:rsidRDefault="00C07D34" w:rsidP="005A135A">
      <w:pPr>
        <w:pStyle w:val="Heading1"/>
        <w:numPr>
          <w:ilvl w:val="0"/>
          <w:numId w:val="13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C07D34" w:rsidRPr="003B693E" w:rsidRDefault="00C07D34" w:rsidP="005A13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C07D34" w:rsidRPr="003B693E" w:rsidRDefault="00C07D34" w:rsidP="005A135A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C07D34" w:rsidRPr="003B693E" w:rsidRDefault="00C07D34" w:rsidP="005A135A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C07D34" w:rsidRPr="003B693E" w:rsidRDefault="00C07D34" w:rsidP="005A135A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C07D34" w:rsidRDefault="00C07D34" w:rsidP="005A135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C07D34" w:rsidRPr="003B693E" w:rsidRDefault="00C07D34" w:rsidP="005A135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C07D34" w:rsidRPr="003B693E" w:rsidRDefault="00C07D34" w:rsidP="005A135A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C07D34" w:rsidRPr="003B693E" w:rsidRDefault="00C07D34" w:rsidP="005A135A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C07D34" w:rsidRPr="003B693E" w:rsidRDefault="00C07D34" w:rsidP="005A135A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196</w:t>
      </w:r>
    </w:p>
    <w:p w:rsidR="00C07D34" w:rsidRPr="003B693E" w:rsidRDefault="00C07D34" w:rsidP="005A135A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C07D34" w:rsidRPr="003B693E" w:rsidRDefault="00C07D34" w:rsidP="005A135A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C07D34" w:rsidRPr="003B693E" w:rsidRDefault="00C07D34" w:rsidP="005A135A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C07D34" w:rsidRPr="003B693E" w:rsidRDefault="00C07D34" w:rsidP="005A135A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буд.№2 вул. Тролейбусна</w:t>
      </w:r>
    </w:p>
    <w:p w:rsidR="00C07D34" w:rsidRPr="003B693E" w:rsidRDefault="00C07D34" w:rsidP="005A135A">
      <w:pPr>
        <w:widowControl w:val="0"/>
        <w:autoSpaceDE w:val="0"/>
        <w:jc w:val="both"/>
        <w:rPr>
          <w:rFonts w:ascii="Times New Roman" w:hAnsi="Times New Roman"/>
        </w:rPr>
      </w:pPr>
    </w:p>
    <w:p w:rsidR="00C07D34" w:rsidRPr="003B693E" w:rsidRDefault="00C07D34" w:rsidP="0049164F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C07D34" w:rsidRPr="003B693E" w:rsidRDefault="00C07D34" w:rsidP="005A135A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C07D34" w:rsidRPr="003B693E" w:rsidRDefault="00C07D34" w:rsidP="005A135A">
      <w:pPr>
        <w:widowControl w:val="0"/>
        <w:numPr>
          <w:ilvl w:val="0"/>
          <w:numId w:val="14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2,706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№2 по вул.. Тролейбусна</w:t>
      </w:r>
    </w:p>
    <w:p w:rsidR="00C07D34" w:rsidRPr="003B693E" w:rsidRDefault="00C07D34" w:rsidP="005A135A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№2, що по вул.. Тролейбусна.</w:t>
      </w:r>
    </w:p>
    <w:p w:rsidR="00C07D34" w:rsidRPr="003B693E" w:rsidRDefault="00C07D34" w:rsidP="005A135A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№2 по вул.. Тролейбусна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 xml:space="preserve">ом </w:t>
      </w:r>
      <w:r w:rsidRPr="003B693E">
        <w:rPr>
          <w:rFonts w:ascii="Times New Roman" w:hAnsi="Times New Roman"/>
        </w:rPr>
        <w:t>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C07D34" w:rsidRPr="003B693E" w:rsidRDefault="00C07D34" w:rsidP="005A135A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C07D34" w:rsidRPr="003B693E" w:rsidRDefault="00C07D34" w:rsidP="005A135A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C07D34" w:rsidRPr="003B693E" w:rsidRDefault="00C07D34" w:rsidP="005A135A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C07D34" w:rsidRDefault="00C07D34" w:rsidP="005A135A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C07D34" w:rsidRPr="00DC72A5" w:rsidRDefault="00C07D34" w:rsidP="0049164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C07D34" w:rsidRPr="00DC72A5" w:rsidRDefault="00C07D34" w:rsidP="0049164F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196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C07D34" w:rsidRPr="00DC72A5" w:rsidRDefault="00C07D34" w:rsidP="004916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7D34" w:rsidRPr="00DC72A5" w:rsidRDefault="00C07D34" w:rsidP="004916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7D34" w:rsidRPr="00DC72A5" w:rsidRDefault="00C07D34" w:rsidP="004916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C07D34" w:rsidRPr="00DC72A5" w:rsidRDefault="00C07D34" w:rsidP="00491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Тролейбусна, 2 </w:t>
      </w:r>
    </w:p>
    <w:p w:rsidR="00C07D34" w:rsidRPr="00DC72A5" w:rsidRDefault="00C07D34" w:rsidP="004916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C07D34" w:rsidRPr="00DC72A5" w:rsidRDefault="00C07D34" w:rsidP="004916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C07D34" w:rsidRDefault="00C07D34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C07D34" w:rsidRPr="00F53F8D" w:rsidTr="002E5D63">
        <w:trPr>
          <w:trHeight w:val="527"/>
          <w:jc w:val="center"/>
        </w:trPr>
        <w:tc>
          <w:tcPr>
            <w:tcW w:w="901" w:type="dxa"/>
          </w:tcPr>
          <w:p w:rsidR="00C07D34" w:rsidRPr="00F53F8D" w:rsidRDefault="00C07D3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C07D34" w:rsidRPr="00F53F8D" w:rsidRDefault="00C07D3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C07D34" w:rsidRPr="00F53F8D" w:rsidRDefault="00C07D34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F53F8D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F53F8D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F53F8D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C07D34" w:rsidRPr="00F53F8D" w:rsidTr="002E5D63">
        <w:trPr>
          <w:trHeight w:val="448"/>
          <w:jc w:val="center"/>
        </w:trPr>
        <w:tc>
          <w:tcPr>
            <w:tcW w:w="901" w:type="dxa"/>
          </w:tcPr>
          <w:p w:rsidR="00C07D34" w:rsidRPr="00F53F8D" w:rsidRDefault="00C07D3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C07D34" w:rsidRPr="00F53F8D" w:rsidRDefault="00C07D3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C07D34" w:rsidRPr="00F53F8D" w:rsidRDefault="00C07D34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0,695</w:t>
            </w:r>
          </w:p>
        </w:tc>
      </w:tr>
      <w:tr w:rsidR="00C07D34" w:rsidRPr="00F53F8D" w:rsidTr="002E5D63">
        <w:trPr>
          <w:trHeight w:val="336"/>
          <w:jc w:val="center"/>
        </w:trPr>
        <w:tc>
          <w:tcPr>
            <w:tcW w:w="901" w:type="dxa"/>
          </w:tcPr>
          <w:p w:rsidR="00C07D34" w:rsidRPr="00F53F8D" w:rsidRDefault="00C07D3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C07D34" w:rsidRPr="00F53F8D" w:rsidRDefault="00C07D3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C07D34" w:rsidRPr="00F53F8D" w:rsidRDefault="00C07D34" w:rsidP="00E56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0,475</w:t>
            </w:r>
          </w:p>
        </w:tc>
      </w:tr>
      <w:tr w:rsidR="00C07D34" w:rsidRPr="00F53F8D" w:rsidTr="002E5D63">
        <w:trPr>
          <w:trHeight w:val="264"/>
          <w:jc w:val="center"/>
        </w:trPr>
        <w:tc>
          <w:tcPr>
            <w:tcW w:w="901" w:type="dxa"/>
          </w:tcPr>
          <w:p w:rsidR="00C07D34" w:rsidRPr="00F53F8D" w:rsidRDefault="00C07D3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C07D34" w:rsidRPr="00F53F8D" w:rsidRDefault="00C07D3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C07D34" w:rsidRPr="00F53F8D" w:rsidRDefault="00C07D34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D34" w:rsidRPr="00F53F8D" w:rsidTr="002E5D63">
        <w:trPr>
          <w:trHeight w:val="264"/>
          <w:jc w:val="center"/>
        </w:trPr>
        <w:tc>
          <w:tcPr>
            <w:tcW w:w="901" w:type="dxa"/>
          </w:tcPr>
          <w:p w:rsidR="00C07D34" w:rsidRPr="00F53F8D" w:rsidRDefault="00C07D3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C07D34" w:rsidRPr="00F53F8D" w:rsidRDefault="00C07D3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C07D34" w:rsidRPr="00F53F8D" w:rsidRDefault="00C07D34" w:rsidP="00E56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D34" w:rsidRPr="00F53F8D" w:rsidTr="002E5D63">
        <w:trPr>
          <w:trHeight w:val="264"/>
          <w:jc w:val="center"/>
        </w:trPr>
        <w:tc>
          <w:tcPr>
            <w:tcW w:w="901" w:type="dxa"/>
          </w:tcPr>
          <w:p w:rsidR="00C07D34" w:rsidRPr="00F53F8D" w:rsidRDefault="00C07D3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C07D34" w:rsidRPr="00F53F8D" w:rsidRDefault="00C07D3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C07D34" w:rsidRPr="00F53F8D" w:rsidRDefault="00C07D34" w:rsidP="008E26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0,285</w:t>
            </w:r>
          </w:p>
        </w:tc>
      </w:tr>
      <w:tr w:rsidR="00C07D34" w:rsidRPr="00F53F8D" w:rsidTr="002E5D63">
        <w:trPr>
          <w:trHeight w:val="2760"/>
          <w:jc w:val="center"/>
        </w:trPr>
        <w:tc>
          <w:tcPr>
            <w:tcW w:w="901" w:type="dxa"/>
          </w:tcPr>
          <w:p w:rsidR="00C07D34" w:rsidRPr="00F53F8D" w:rsidRDefault="00C07D3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C07D34" w:rsidRPr="00F53F8D" w:rsidRDefault="00C07D3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C07D34" w:rsidRPr="00F53F8D" w:rsidRDefault="00C07D3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C07D34" w:rsidRPr="00F53F8D" w:rsidRDefault="00C07D3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C07D34" w:rsidRPr="00F53F8D" w:rsidRDefault="00C07D34" w:rsidP="002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0,999</w:t>
            </w:r>
          </w:p>
        </w:tc>
      </w:tr>
      <w:tr w:rsidR="00C07D34" w:rsidRPr="00F53F8D" w:rsidTr="002E5D63">
        <w:trPr>
          <w:trHeight w:val="596"/>
          <w:jc w:val="center"/>
        </w:trPr>
        <w:tc>
          <w:tcPr>
            <w:tcW w:w="901" w:type="dxa"/>
          </w:tcPr>
          <w:p w:rsidR="00C07D34" w:rsidRPr="00F53F8D" w:rsidRDefault="00C07D3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C07D34" w:rsidRPr="00F53F8D" w:rsidRDefault="00C07D3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C07D34" w:rsidRPr="00F53F8D" w:rsidRDefault="00C07D3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C07D34" w:rsidRPr="00F53F8D" w:rsidRDefault="00C07D3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C07D34" w:rsidRPr="00F53F8D" w:rsidRDefault="00C07D3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0,816</w:t>
            </w:r>
          </w:p>
          <w:p w:rsidR="00C07D34" w:rsidRPr="00F53F8D" w:rsidRDefault="00C07D3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07D34" w:rsidRPr="00F53F8D" w:rsidRDefault="00C07D3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0,322</w:t>
            </w:r>
          </w:p>
          <w:p w:rsidR="00C07D34" w:rsidRPr="00F53F8D" w:rsidRDefault="00C07D34" w:rsidP="00C761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0,494</w:t>
            </w:r>
          </w:p>
        </w:tc>
      </w:tr>
      <w:tr w:rsidR="00C07D34" w:rsidRPr="00F53F8D" w:rsidTr="002E5D63">
        <w:trPr>
          <w:trHeight w:val="264"/>
          <w:jc w:val="center"/>
        </w:trPr>
        <w:tc>
          <w:tcPr>
            <w:tcW w:w="901" w:type="dxa"/>
          </w:tcPr>
          <w:p w:rsidR="00C07D34" w:rsidRPr="00F53F8D" w:rsidRDefault="00C07D3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C07D34" w:rsidRPr="00F53F8D" w:rsidRDefault="00C07D3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C07D34" w:rsidRPr="00F53F8D" w:rsidRDefault="00C07D34" w:rsidP="002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0,003</w:t>
            </w:r>
          </w:p>
        </w:tc>
      </w:tr>
      <w:tr w:rsidR="00C07D34" w:rsidRPr="00F53F8D" w:rsidTr="002E5D63">
        <w:trPr>
          <w:trHeight w:val="264"/>
          <w:jc w:val="center"/>
        </w:trPr>
        <w:tc>
          <w:tcPr>
            <w:tcW w:w="901" w:type="dxa"/>
          </w:tcPr>
          <w:p w:rsidR="00C07D34" w:rsidRPr="00F53F8D" w:rsidRDefault="00C07D3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C07D34" w:rsidRPr="00F53F8D" w:rsidRDefault="00C07D3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C07D34" w:rsidRPr="00F53F8D" w:rsidRDefault="00C07D34" w:rsidP="00D852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C07D34" w:rsidRPr="00F53F8D" w:rsidTr="002E5D63">
        <w:trPr>
          <w:trHeight w:val="264"/>
          <w:jc w:val="center"/>
        </w:trPr>
        <w:tc>
          <w:tcPr>
            <w:tcW w:w="901" w:type="dxa"/>
          </w:tcPr>
          <w:p w:rsidR="00C07D34" w:rsidRPr="00F53F8D" w:rsidRDefault="00C07D3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C07D34" w:rsidRPr="00CB5CC3" w:rsidRDefault="00C07D34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C07D34" w:rsidRPr="00F53F8D" w:rsidRDefault="00C07D34" w:rsidP="00C05A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8D">
              <w:rPr>
                <w:rFonts w:ascii="Times New Roman" w:hAnsi="Times New Roman"/>
                <w:color w:val="000000"/>
                <w:sz w:val="24"/>
                <w:szCs w:val="24"/>
              </w:rPr>
              <w:t>3,437</w:t>
            </w:r>
          </w:p>
        </w:tc>
      </w:tr>
    </w:tbl>
    <w:p w:rsidR="00C07D34" w:rsidRDefault="00C07D34" w:rsidP="00CB5CC3">
      <w:pPr>
        <w:spacing w:after="0" w:line="240" w:lineRule="auto"/>
        <w:ind w:left="360"/>
        <w:jc w:val="both"/>
        <w:rPr>
          <w:color w:val="000000"/>
        </w:rPr>
      </w:pPr>
    </w:p>
    <w:p w:rsidR="00C07D34" w:rsidRDefault="00C07D34" w:rsidP="00CB5CC3">
      <w:pPr>
        <w:spacing w:after="0" w:line="240" w:lineRule="auto"/>
        <w:ind w:left="360"/>
        <w:jc w:val="both"/>
        <w:rPr>
          <w:color w:val="000000"/>
        </w:rPr>
      </w:pPr>
    </w:p>
    <w:p w:rsidR="00C07D34" w:rsidRPr="00DC72A5" w:rsidRDefault="00C07D34" w:rsidP="0049164F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C07D34" w:rsidRDefault="00C07D34" w:rsidP="0049164F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C07D34" w:rsidRDefault="00C07D34" w:rsidP="0049164F">
      <w:pPr>
        <w:spacing w:after="0" w:line="240" w:lineRule="auto"/>
        <w:ind w:left="360"/>
        <w:jc w:val="both"/>
        <w:rPr>
          <w:color w:val="000000"/>
        </w:rPr>
      </w:pPr>
    </w:p>
    <w:p w:rsidR="00C07D34" w:rsidRDefault="00C07D34" w:rsidP="0049164F">
      <w:pPr>
        <w:spacing w:after="0" w:line="240" w:lineRule="auto"/>
        <w:ind w:left="360"/>
        <w:jc w:val="both"/>
        <w:rPr>
          <w:color w:val="000000"/>
        </w:rPr>
      </w:pPr>
    </w:p>
    <w:p w:rsidR="00C07D34" w:rsidRPr="00703542" w:rsidRDefault="00C07D34" w:rsidP="0049164F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C07D34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C07D34" w:rsidRPr="005459CC" w:rsidRDefault="00C07D34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07D34" w:rsidRPr="005459CC" w:rsidRDefault="00C07D34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C07D34" w:rsidRPr="005459CC" w:rsidRDefault="00C07D34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C07D34" w:rsidRPr="00AF1ABC" w:rsidRDefault="00C07D34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C07D34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D34" w:rsidRDefault="00C07D34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C07D34" w:rsidRDefault="00C07D34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D34" w:rsidRDefault="00C07D34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C07D34" w:rsidRDefault="00C07D34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1AC938C6"/>
    <w:multiLevelType w:val="hybridMultilevel"/>
    <w:tmpl w:val="A6965A74"/>
    <w:lvl w:ilvl="0" w:tplc="29AC20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A1881"/>
    <w:multiLevelType w:val="hybridMultilevel"/>
    <w:tmpl w:val="6DC24BF8"/>
    <w:lvl w:ilvl="0" w:tplc="6742E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921B0"/>
    <w:multiLevelType w:val="hybridMultilevel"/>
    <w:tmpl w:val="3AF8C962"/>
    <w:lvl w:ilvl="0" w:tplc="B2DE62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D2DF8"/>
    <w:multiLevelType w:val="hybridMultilevel"/>
    <w:tmpl w:val="9E14F93A"/>
    <w:lvl w:ilvl="0" w:tplc="C922A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77271F"/>
    <w:multiLevelType w:val="hybridMultilevel"/>
    <w:tmpl w:val="EEA4BE8E"/>
    <w:lvl w:ilvl="0" w:tplc="912482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7D1FA3"/>
    <w:multiLevelType w:val="hybridMultilevel"/>
    <w:tmpl w:val="D234A6BA"/>
    <w:lvl w:ilvl="0" w:tplc="E4EE3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3"/>
  </w:num>
  <w:num w:numId="10">
    <w:abstractNumId w:val="4"/>
  </w:num>
  <w:num w:numId="11">
    <w:abstractNumId w:val="12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551C9"/>
    <w:rsid w:val="000630D5"/>
    <w:rsid w:val="0009751F"/>
    <w:rsid w:val="000C2849"/>
    <w:rsid w:val="000E350E"/>
    <w:rsid w:val="00196F09"/>
    <w:rsid w:val="001C394A"/>
    <w:rsid w:val="001F3980"/>
    <w:rsid w:val="001F5552"/>
    <w:rsid w:val="00226215"/>
    <w:rsid w:val="00257EEB"/>
    <w:rsid w:val="002E2310"/>
    <w:rsid w:val="002E367B"/>
    <w:rsid w:val="002E5D63"/>
    <w:rsid w:val="002F2596"/>
    <w:rsid w:val="00342094"/>
    <w:rsid w:val="003A3059"/>
    <w:rsid w:val="003B6670"/>
    <w:rsid w:val="003B693E"/>
    <w:rsid w:val="003C70A0"/>
    <w:rsid w:val="00432767"/>
    <w:rsid w:val="004806AE"/>
    <w:rsid w:val="0049164F"/>
    <w:rsid w:val="004916D3"/>
    <w:rsid w:val="004B52A8"/>
    <w:rsid w:val="005108D2"/>
    <w:rsid w:val="00524673"/>
    <w:rsid w:val="00540606"/>
    <w:rsid w:val="005459CC"/>
    <w:rsid w:val="00567082"/>
    <w:rsid w:val="005A135A"/>
    <w:rsid w:val="005A52A6"/>
    <w:rsid w:val="005B0537"/>
    <w:rsid w:val="005C00EB"/>
    <w:rsid w:val="005D7BE1"/>
    <w:rsid w:val="005F7BF0"/>
    <w:rsid w:val="0061388A"/>
    <w:rsid w:val="00614F78"/>
    <w:rsid w:val="00653327"/>
    <w:rsid w:val="0067529C"/>
    <w:rsid w:val="00696F14"/>
    <w:rsid w:val="006A24FD"/>
    <w:rsid w:val="006A7641"/>
    <w:rsid w:val="006B342B"/>
    <w:rsid w:val="006E0CC3"/>
    <w:rsid w:val="00703542"/>
    <w:rsid w:val="00724B2A"/>
    <w:rsid w:val="00725134"/>
    <w:rsid w:val="00730202"/>
    <w:rsid w:val="00736E2E"/>
    <w:rsid w:val="00742AD2"/>
    <w:rsid w:val="00762471"/>
    <w:rsid w:val="007676C9"/>
    <w:rsid w:val="007E28F3"/>
    <w:rsid w:val="007E6337"/>
    <w:rsid w:val="00806902"/>
    <w:rsid w:val="00843A8B"/>
    <w:rsid w:val="00856654"/>
    <w:rsid w:val="00861363"/>
    <w:rsid w:val="0087491E"/>
    <w:rsid w:val="00875085"/>
    <w:rsid w:val="00891127"/>
    <w:rsid w:val="008A118F"/>
    <w:rsid w:val="008A3A0E"/>
    <w:rsid w:val="008A3B77"/>
    <w:rsid w:val="008D0698"/>
    <w:rsid w:val="008E0026"/>
    <w:rsid w:val="008E2687"/>
    <w:rsid w:val="008E7087"/>
    <w:rsid w:val="008F69F2"/>
    <w:rsid w:val="00976E10"/>
    <w:rsid w:val="009E75A6"/>
    <w:rsid w:val="00A60517"/>
    <w:rsid w:val="00A82CDE"/>
    <w:rsid w:val="00A85DFE"/>
    <w:rsid w:val="00AB09FF"/>
    <w:rsid w:val="00AB45D4"/>
    <w:rsid w:val="00AF1ABC"/>
    <w:rsid w:val="00BC337A"/>
    <w:rsid w:val="00BE2F04"/>
    <w:rsid w:val="00BE7802"/>
    <w:rsid w:val="00C05A4F"/>
    <w:rsid w:val="00C07D34"/>
    <w:rsid w:val="00C23504"/>
    <w:rsid w:val="00C451F4"/>
    <w:rsid w:val="00C761C8"/>
    <w:rsid w:val="00C94A65"/>
    <w:rsid w:val="00CB5CC3"/>
    <w:rsid w:val="00CD116D"/>
    <w:rsid w:val="00D50196"/>
    <w:rsid w:val="00D51281"/>
    <w:rsid w:val="00D80EFF"/>
    <w:rsid w:val="00D85228"/>
    <w:rsid w:val="00D92CDA"/>
    <w:rsid w:val="00DB1B8E"/>
    <w:rsid w:val="00DC72A5"/>
    <w:rsid w:val="00DE41E8"/>
    <w:rsid w:val="00E003EF"/>
    <w:rsid w:val="00E34435"/>
    <w:rsid w:val="00E56173"/>
    <w:rsid w:val="00EA288E"/>
    <w:rsid w:val="00EB1314"/>
    <w:rsid w:val="00F11318"/>
    <w:rsid w:val="00F37F99"/>
    <w:rsid w:val="00F53F8D"/>
    <w:rsid w:val="00F55A7E"/>
    <w:rsid w:val="00F625A9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A135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A135A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A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3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92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225</TotalTime>
  <Pages>2</Pages>
  <Words>655</Words>
  <Characters>3738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2017-03-28T09:19:00Z</cp:lastPrinted>
  <dcterms:created xsi:type="dcterms:W3CDTF">2017-03-22T10:43:00Z</dcterms:created>
  <dcterms:modified xsi:type="dcterms:W3CDTF">2017-04-04T05:44:00Z</dcterms:modified>
</cp:coreProperties>
</file>